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52A70652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17592E">
        <w:rPr>
          <w:rFonts w:ascii="Arial" w:hAnsi="Arial" w:cs="Arial"/>
          <w:b/>
          <w:sz w:val="20"/>
          <w:szCs w:val="20"/>
          <w:lang w:val="uk-UA" w:eastAsia="en-US"/>
        </w:rPr>
        <w:t>6</w:t>
      </w:r>
      <w:r w:rsidR="004A7626">
        <w:rPr>
          <w:rFonts w:ascii="Arial" w:hAnsi="Arial" w:cs="Arial"/>
          <w:b/>
          <w:sz w:val="20"/>
          <w:szCs w:val="20"/>
          <w:lang w:val="uk-UA" w:eastAsia="en-US"/>
        </w:rPr>
        <w:t>61</w:t>
      </w:r>
      <w:r w:rsidR="009540F4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60435A0B" w:rsidR="008E72F5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17592E">
        <w:rPr>
          <w:rFonts w:ascii="Arial" w:hAnsi="Arial" w:cs="Arial"/>
          <w:sz w:val="20"/>
          <w:szCs w:val="20"/>
          <w:lang w:val="uk-UA" w:eastAsia="en-US"/>
        </w:rPr>
        <w:t>2</w:t>
      </w:r>
      <w:r w:rsidR="004A7626">
        <w:rPr>
          <w:rFonts w:ascii="Arial" w:hAnsi="Arial" w:cs="Arial"/>
          <w:sz w:val="20"/>
          <w:szCs w:val="20"/>
          <w:lang w:val="uk-UA" w:eastAsia="en-US"/>
        </w:rPr>
        <w:t>7</w:t>
      </w:r>
      <w:r w:rsidR="009540F4">
        <w:rPr>
          <w:rFonts w:ascii="Arial" w:hAnsi="Arial" w:cs="Arial"/>
          <w:sz w:val="20"/>
          <w:szCs w:val="20"/>
          <w:lang w:val="uk-UA" w:eastAsia="en-US"/>
        </w:rPr>
        <w:t>.07</w:t>
      </w:r>
      <w:r w:rsidR="008F2DCC">
        <w:rPr>
          <w:rFonts w:ascii="Arial" w:hAnsi="Arial" w:cs="Arial"/>
          <w:sz w:val="20"/>
          <w:szCs w:val="20"/>
          <w:lang w:val="uk-UA" w:eastAsia="en-US"/>
        </w:rPr>
        <w:t>.2026</w:t>
      </w:r>
    </w:p>
    <w:p w14:paraId="65BB1FC3" w14:textId="77777777" w:rsidR="008F2DCC" w:rsidRPr="009E135F" w:rsidRDefault="008F2DCC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57A2B826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3F5A06">
        <w:rPr>
          <w:rFonts w:ascii="Arial" w:hAnsi="Arial" w:cs="Arial"/>
          <w:sz w:val="20"/>
          <w:szCs w:val="20"/>
          <w:lang w:val="uk-UA"/>
        </w:rPr>
        <w:t>6</w:t>
      </w:r>
      <w:r w:rsidR="008D3727">
        <w:rPr>
          <w:rFonts w:ascii="Arial" w:hAnsi="Arial" w:cs="Arial"/>
          <w:sz w:val="20"/>
          <w:szCs w:val="20"/>
          <w:lang w:val="uk-UA"/>
        </w:rPr>
        <w:t>-2027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4E91FEBB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>системе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АРИБА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C07B4D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B9F0B" w14:textId="7777777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74613CD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0B8A65D0" w:rsidR="00C07B4D" w:rsidRPr="00B22092" w:rsidRDefault="0017592E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="004A7626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="002021C2">
              <w:rPr>
                <w:rFonts w:ascii="Arial" w:hAnsi="Arial" w:cs="Arial"/>
                <w:sz w:val="20"/>
                <w:szCs w:val="20"/>
                <w:lang w:val="uk-UA"/>
              </w:rPr>
              <w:t>.0</w:t>
            </w:r>
            <w:r w:rsidR="009540F4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.202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  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-00 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чч. хв.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07B4D" w:rsidRPr="0025762E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 xml:space="preserve">Начало </w:t>
            </w:r>
            <w:r w:rsidR="00C07B4D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>аукциона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3F762C41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C07B4D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7E7C2" w14:textId="7777777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1A32EDCC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5B92AE73" w:rsidR="00C07B4D" w:rsidRPr="0025762E" w:rsidRDefault="004A7626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30</w:t>
            </w:r>
            <w:r w:rsidR="002021C2">
              <w:rPr>
                <w:rFonts w:ascii="Arial" w:hAnsi="Arial" w:cs="Arial"/>
                <w:sz w:val="20"/>
                <w:szCs w:val="20"/>
                <w:lang w:val="uk-UA"/>
              </w:rPr>
              <w:t>.0</w:t>
            </w:r>
            <w:r w:rsidR="009540F4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.202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 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-00 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чч. хв</w:t>
            </w:r>
            <w:r w:rsidR="00C07B4D" w:rsidRPr="0026434B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.</w:t>
            </w:r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 xml:space="preserve"> Окончание аукциона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338C93FB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CD3BA5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FAD5" w14:textId="1CE4AF83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0435BDA2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7350F78C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CD3BA5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CD1AB" w14:textId="6D29F64B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5BF83A22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0C2E0165" w:rsidR="00CD3BA5" w:rsidRPr="00B22092" w:rsidRDefault="00CD3BA5" w:rsidP="00CD3BA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календарн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>х днів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0F9BE0FD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244095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337F0F">
              <w:rPr>
                <w:rFonts w:ascii="Arial" w:hAnsi="Arial" w:cs="Arial"/>
                <w:sz w:val="20"/>
                <w:szCs w:val="20"/>
                <w:lang w:val="uk-UA"/>
              </w:rPr>
              <w:t>61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66E70A86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244095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337F0F">
              <w:rPr>
                <w:rFonts w:ascii="Arial" w:hAnsi="Arial" w:cs="Arial"/>
                <w:sz w:val="20"/>
                <w:szCs w:val="20"/>
                <w:lang w:val="uk-UA"/>
              </w:rPr>
              <w:t>61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(Виробник/трейдер/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381DCE17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Фіксація цін (з можливістю застосування прив’язок) на весь період потреби за заявками – указывать крайний срок по заявке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3616EC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8D3727">
              <w:rPr>
                <w:rFonts w:ascii="Arial" w:hAnsi="Arial" w:cs="Arial"/>
                <w:sz w:val="20"/>
                <w:szCs w:val="20"/>
                <w:lang w:val="uk-UA"/>
              </w:rPr>
              <w:t>-2027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45F34E9F" w:rsidR="008E72F5" w:rsidRPr="0031345B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244095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337F0F">
              <w:rPr>
                <w:rFonts w:ascii="Arial" w:hAnsi="Arial" w:cs="Arial"/>
                <w:sz w:val="20"/>
                <w:szCs w:val="20"/>
                <w:lang w:val="uk-UA"/>
              </w:rPr>
              <w:t>61</w:t>
            </w: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30066BA6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>групи закупівель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9C56A0">
        <w:rPr>
          <w:rFonts w:ascii="Arial" w:hAnsi="Arial" w:cs="Arial"/>
          <w:b/>
          <w:sz w:val="22"/>
          <w:lang w:val="uk-UA"/>
        </w:rPr>
        <w:t>Лесовой А.В.</w:t>
      </w:r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04C441BB" w14:textId="77777777" w:rsidR="00573CCD" w:rsidRPr="00DA4934" w:rsidRDefault="00573CCD" w:rsidP="00573CCD">
      <w:pPr>
        <w:rPr>
          <w:rFonts w:ascii="Arial" w:hAnsi="Arial" w:cs="Arial"/>
          <w:sz w:val="18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r>
        <w:rPr>
          <w:rFonts w:ascii="Arial" w:hAnsi="Arial" w:cs="Arial"/>
          <w:i/>
          <w:iCs/>
          <w:color w:val="2F5597"/>
          <w:sz w:val="16"/>
        </w:rPr>
        <w:t>ПрАТ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(моб):   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3F356763" w14:textId="666AB788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 xml:space="preserve">ел (внутр): </w:t>
      </w: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85-</w:t>
      </w:r>
      <w:r w:rsidRPr="00BA1CCF">
        <w:rPr>
          <w:rFonts w:ascii="Arial" w:hAnsi="Arial" w:cs="Arial"/>
          <w:i/>
          <w:iCs/>
          <w:color w:val="2F5597"/>
          <w:sz w:val="16"/>
        </w:rPr>
        <w:t>35</w:t>
      </w:r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E6839" w14:textId="77777777" w:rsidR="00984618" w:rsidRDefault="00984618" w:rsidP="008F4E98">
      <w:pPr>
        <w:pStyle w:val="a3"/>
      </w:pPr>
      <w:r>
        <w:separator/>
      </w:r>
    </w:p>
  </w:endnote>
  <w:endnote w:type="continuationSeparator" w:id="0">
    <w:p w14:paraId="1692EFE8" w14:textId="77777777" w:rsidR="00984618" w:rsidRDefault="00984618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EndPr/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6FC0F" w14:textId="77777777" w:rsidR="00984618" w:rsidRDefault="00984618" w:rsidP="008F4E98">
      <w:pPr>
        <w:pStyle w:val="a3"/>
      </w:pPr>
      <w:r>
        <w:separator/>
      </w:r>
    </w:p>
  </w:footnote>
  <w:footnote w:type="continuationSeparator" w:id="0">
    <w:p w14:paraId="78EAEF64" w14:textId="77777777" w:rsidR="00984618" w:rsidRDefault="00984618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4A7626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Місцезнаходження: 51901, Дніпропетровська обл., м. Кам’янське, вул. Колеусівська,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02D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2E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3F89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F00FD"/>
    <w:rsid w:val="001F0670"/>
    <w:rsid w:val="001F151E"/>
    <w:rsid w:val="001F3B74"/>
    <w:rsid w:val="001F6CD3"/>
    <w:rsid w:val="001F6DC7"/>
    <w:rsid w:val="002021C2"/>
    <w:rsid w:val="002022A2"/>
    <w:rsid w:val="00202C3C"/>
    <w:rsid w:val="002048B3"/>
    <w:rsid w:val="00204922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557"/>
    <w:rsid w:val="00224E91"/>
    <w:rsid w:val="0022592A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095"/>
    <w:rsid w:val="00244DA7"/>
    <w:rsid w:val="00244E56"/>
    <w:rsid w:val="00246378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2331"/>
    <w:rsid w:val="002623B6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37F0F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2405"/>
    <w:rsid w:val="003B2658"/>
    <w:rsid w:val="003B4B0E"/>
    <w:rsid w:val="003B6A5B"/>
    <w:rsid w:val="003B73E2"/>
    <w:rsid w:val="003B7491"/>
    <w:rsid w:val="003B7CC4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4686"/>
    <w:rsid w:val="004162C6"/>
    <w:rsid w:val="00416F90"/>
    <w:rsid w:val="00417F7E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2857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C02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984"/>
    <w:rsid w:val="004A5A07"/>
    <w:rsid w:val="004A7626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5095"/>
    <w:rsid w:val="004C76B7"/>
    <w:rsid w:val="004D1146"/>
    <w:rsid w:val="004D11C5"/>
    <w:rsid w:val="004D130F"/>
    <w:rsid w:val="004D21BF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17F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0CC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31D"/>
    <w:rsid w:val="005A6791"/>
    <w:rsid w:val="005A6AF3"/>
    <w:rsid w:val="005B08D8"/>
    <w:rsid w:val="005B23D5"/>
    <w:rsid w:val="005B347F"/>
    <w:rsid w:val="005B4F3E"/>
    <w:rsid w:val="005B77FE"/>
    <w:rsid w:val="005C0891"/>
    <w:rsid w:val="005C1F61"/>
    <w:rsid w:val="005C26BF"/>
    <w:rsid w:val="005C3BCE"/>
    <w:rsid w:val="005C4444"/>
    <w:rsid w:val="005C452D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86A"/>
    <w:rsid w:val="006C0FE9"/>
    <w:rsid w:val="006C1104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B038A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C0"/>
    <w:rsid w:val="007F22F3"/>
    <w:rsid w:val="007F3458"/>
    <w:rsid w:val="007F4B31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1F9F"/>
    <w:rsid w:val="00806AED"/>
    <w:rsid w:val="00806B64"/>
    <w:rsid w:val="008101EE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442A"/>
    <w:rsid w:val="00884AB6"/>
    <w:rsid w:val="00884CFD"/>
    <w:rsid w:val="008877BA"/>
    <w:rsid w:val="00890EB1"/>
    <w:rsid w:val="00891BFD"/>
    <w:rsid w:val="008949DC"/>
    <w:rsid w:val="008952FE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3727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6820"/>
    <w:rsid w:val="008E6EE9"/>
    <w:rsid w:val="008E70A5"/>
    <w:rsid w:val="008E72F5"/>
    <w:rsid w:val="008F002B"/>
    <w:rsid w:val="008F05AA"/>
    <w:rsid w:val="008F1E3F"/>
    <w:rsid w:val="008F2DCC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40F4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618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23EC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7829"/>
    <w:rsid w:val="00A70B4D"/>
    <w:rsid w:val="00A73512"/>
    <w:rsid w:val="00A736E4"/>
    <w:rsid w:val="00A74284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6506"/>
    <w:rsid w:val="00A865AF"/>
    <w:rsid w:val="00A87A0A"/>
    <w:rsid w:val="00A87EEC"/>
    <w:rsid w:val="00A90255"/>
    <w:rsid w:val="00A91154"/>
    <w:rsid w:val="00A93481"/>
    <w:rsid w:val="00A93B6B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D67"/>
    <w:rsid w:val="00AB72BF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80006"/>
    <w:rsid w:val="00B80194"/>
    <w:rsid w:val="00B80D6F"/>
    <w:rsid w:val="00B8188D"/>
    <w:rsid w:val="00B8425D"/>
    <w:rsid w:val="00B8682A"/>
    <w:rsid w:val="00B91080"/>
    <w:rsid w:val="00B92A6D"/>
    <w:rsid w:val="00B934F6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3C66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B25"/>
    <w:rsid w:val="00CC1B87"/>
    <w:rsid w:val="00CC223D"/>
    <w:rsid w:val="00CC227E"/>
    <w:rsid w:val="00CC352C"/>
    <w:rsid w:val="00CC39E2"/>
    <w:rsid w:val="00CC3C27"/>
    <w:rsid w:val="00CC3F78"/>
    <w:rsid w:val="00CC5283"/>
    <w:rsid w:val="00CC78F4"/>
    <w:rsid w:val="00CD0AC1"/>
    <w:rsid w:val="00CD30AD"/>
    <w:rsid w:val="00CD3BA5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540D"/>
    <w:rsid w:val="00CF60F9"/>
    <w:rsid w:val="00CF6721"/>
    <w:rsid w:val="00CF7337"/>
    <w:rsid w:val="00D00378"/>
    <w:rsid w:val="00D02090"/>
    <w:rsid w:val="00D0508B"/>
    <w:rsid w:val="00D063EA"/>
    <w:rsid w:val="00D0724B"/>
    <w:rsid w:val="00D07B04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2C66"/>
    <w:rsid w:val="00EA3078"/>
    <w:rsid w:val="00EA364C"/>
    <w:rsid w:val="00EA3E37"/>
    <w:rsid w:val="00EA4048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B7F"/>
    <w:rsid w:val="00EC2BC3"/>
    <w:rsid w:val="00EC3330"/>
    <w:rsid w:val="00EC7BB2"/>
    <w:rsid w:val="00ED01E6"/>
    <w:rsid w:val="00ED06D8"/>
    <w:rsid w:val="00ED081F"/>
    <w:rsid w:val="00ED20E7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5EDC"/>
    <w:rsid w:val="00F77B05"/>
    <w:rsid w:val="00F803CB"/>
    <w:rsid w:val="00F80E46"/>
    <w:rsid w:val="00F80F60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49"/>
    <w:rsid w:val="00FA11AD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556A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863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605</cp:revision>
  <cp:lastPrinted>2025-03-03T07:38:00Z</cp:lastPrinted>
  <dcterms:created xsi:type="dcterms:W3CDTF">2020-08-07T12:15:00Z</dcterms:created>
  <dcterms:modified xsi:type="dcterms:W3CDTF">2026-07-27T10:42:00Z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